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7A868" w14:textId="7A17724C" w:rsidR="006B2F86" w:rsidRDefault="005128E3" w:rsidP="00E71FC3">
      <w:pPr>
        <w:pStyle w:val="NoSpacing"/>
      </w:pPr>
      <w:r>
        <w:rPr>
          <w:u w:val="single"/>
        </w:rPr>
        <w:t>John JOHNSON</w:t>
      </w:r>
      <w:r>
        <w:t xml:space="preserve">   </w:t>
      </w:r>
      <w:proofErr w:type="gramStart"/>
      <w:r>
        <w:t xml:space="preserve">   (</w:t>
      </w:r>
      <w:proofErr w:type="gramEnd"/>
      <w:r>
        <w:t>d.1468)</w:t>
      </w:r>
    </w:p>
    <w:p w14:paraId="7088D454" w14:textId="0A8A491F" w:rsidR="005128E3" w:rsidRDefault="005128E3" w:rsidP="00E71FC3">
      <w:pPr>
        <w:pStyle w:val="NoSpacing"/>
      </w:pPr>
      <w:r>
        <w:t>of York.</w:t>
      </w:r>
    </w:p>
    <w:p w14:paraId="7623E36E" w14:textId="59D8E381" w:rsidR="005128E3" w:rsidRDefault="005128E3" w:rsidP="00E71FC3">
      <w:pPr>
        <w:pStyle w:val="NoSpacing"/>
      </w:pPr>
    </w:p>
    <w:p w14:paraId="709C9F1B" w14:textId="4390C771" w:rsidR="005128E3" w:rsidRDefault="005128E3" w:rsidP="00E71FC3">
      <w:pPr>
        <w:pStyle w:val="NoSpacing"/>
      </w:pPr>
    </w:p>
    <w:p w14:paraId="64288F9D" w14:textId="77777777" w:rsidR="005128E3" w:rsidRDefault="005128E3" w:rsidP="005128E3">
      <w:pPr>
        <w:pStyle w:val="NoSpacing"/>
      </w:pPr>
      <w:r>
        <w:t>17 Jun.1468</w:t>
      </w:r>
      <w:r>
        <w:tab/>
      </w:r>
      <w:r>
        <w:t>Administration of his lands and property was granted.  (W.Y.R. p.94)</w:t>
      </w:r>
    </w:p>
    <w:p w14:paraId="031A5800" w14:textId="77777777" w:rsidR="005128E3" w:rsidRDefault="005128E3" w:rsidP="005128E3">
      <w:pPr>
        <w:pStyle w:val="NoSpacing"/>
      </w:pPr>
    </w:p>
    <w:p w14:paraId="24AEA2F0" w14:textId="77777777" w:rsidR="005128E3" w:rsidRDefault="005128E3" w:rsidP="005128E3">
      <w:pPr>
        <w:pStyle w:val="NoSpacing"/>
      </w:pPr>
    </w:p>
    <w:p w14:paraId="5AAD87BD" w14:textId="77777777" w:rsidR="005128E3" w:rsidRDefault="005128E3" w:rsidP="005128E3">
      <w:pPr>
        <w:pStyle w:val="NoSpacing"/>
      </w:pPr>
      <w:r>
        <w:t>27 January 2019</w:t>
      </w:r>
    </w:p>
    <w:p w14:paraId="244024FA" w14:textId="714F3003" w:rsidR="005128E3" w:rsidRPr="005128E3" w:rsidRDefault="005128E3" w:rsidP="00E71FC3">
      <w:pPr>
        <w:pStyle w:val="NoSpacing"/>
      </w:pPr>
      <w:bookmarkStart w:id="0" w:name="_GoBack"/>
      <w:bookmarkEnd w:id="0"/>
    </w:p>
    <w:sectPr w:rsidR="005128E3" w:rsidRPr="005128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2909F" w14:textId="77777777" w:rsidR="005128E3" w:rsidRDefault="005128E3" w:rsidP="00E71FC3">
      <w:pPr>
        <w:spacing w:after="0" w:line="240" w:lineRule="auto"/>
      </w:pPr>
      <w:r>
        <w:separator/>
      </w:r>
    </w:p>
  </w:endnote>
  <w:endnote w:type="continuationSeparator" w:id="0">
    <w:p w14:paraId="41D5A730" w14:textId="77777777" w:rsidR="005128E3" w:rsidRDefault="005128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6F9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65260" w14:textId="77777777" w:rsidR="005128E3" w:rsidRDefault="005128E3" w:rsidP="00E71FC3">
      <w:pPr>
        <w:spacing w:after="0" w:line="240" w:lineRule="auto"/>
      </w:pPr>
      <w:r>
        <w:separator/>
      </w:r>
    </w:p>
  </w:footnote>
  <w:footnote w:type="continuationSeparator" w:id="0">
    <w:p w14:paraId="11319387" w14:textId="77777777" w:rsidR="005128E3" w:rsidRDefault="005128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E3"/>
    <w:rsid w:val="001A7C09"/>
    <w:rsid w:val="005128E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5938A"/>
  <w15:chartTrackingRefBased/>
  <w15:docId w15:val="{23913ECF-F9C8-49C4-8920-C3FD5A59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2019-01-27T20:59:00Z</dcterms:created>
  <dcterms:modified xsi:type="dcterms:W3CDTF">2019-01-27T21:00:00Z</dcterms:modified>
</cp:coreProperties>
</file>